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5C4DF4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54C52"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5 июля</w:t>
      </w:r>
      <w:r w:rsidR="00954C52">
        <w:rPr>
          <w:sz w:val="28"/>
          <w:szCs w:val="28"/>
        </w:rPr>
        <w:t xml:space="preserve"> 2023 года    </w:t>
      </w:r>
      <w:r w:rsidR="00954C52" w:rsidRPr="005D67BA">
        <w:rPr>
          <w:sz w:val="28"/>
          <w:szCs w:val="28"/>
        </w:rPr>
        <w:t xml:space="preserve">№ </w:t>
      </w:r>
      <w:r w:rsidR="005D67BA" w:rsidRPr="005D67BA">
        <w:rPr>
          <w:sz w:val="28"/>
          <w:szCs w:val="28"/>
        </w:rPr>
        <w:t>32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4AEA" w:rsidRDefault="002E3B87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>О внесении изменений в</w:t>
      </w:r>
      <w:r w:rsidR="00024222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Указания</w:t>
      </w:r>
      <w:r w:rsidR="00026154" w:rsidRPr="007E4AEA">
        <w:rPr>
          <w:b/>
          <w:sz w:val="28"/>
          <w:szCs w:val="28"/>
        </w:rPr>
        <w:t xml:space="preserve"> о порядке применения </w:t>
      </w:r>
    </w:p>
    <w:p w:rsidR="00024222" w:rsidRPr="007E4AEA" w:rsidRDefault="00026154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целевых статей </w:t>
      </w:r>
      <w:proofErr w:type="gramStart"/>
      <w:r w:rsidRPr="007E4AEA">
        <w:rPr>
          <w:b/>
          <w:sz w:val="28"/>
          <w:szCs w:val="28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3F0CA4" w:rsidRPr="007E4AEA" w:rsidRDefault="003F0CA4" w:rsidP="00024222">
      <w:pPr>
        <w:contextualSpacing/>
        <w:jc w:val="both"/>
        <w:rPr>
          <w:b/>
          <w:sz w:val="28"/>
          <w:szCs w:val="28"/>
        </w:rPr>
      </w:pPr>
    </w:p>
    <w:p w:rsidR="005E0DE7" w:rsidRPr="007E4AEA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</w:t>
      </w:r>
      <w:r w:rsidR="005E0DE7" w:rsidRPr="007E4AEA">
        <w:rPr>
          <w:b w:val="0"/>
          <w:sz w:val="28"/>
          <w:szCs w:val="28"/>
        </w:rPr>
        <w:t xml:space="preserve">          </w:t>
      </w:r>
      <w:r w:rsidR="00C80FDE" w:rsidRPr="007E4AEA">
        <w:rPr>
          <w:b w:val="0"/>
          <w:sz w:val="28"/>
          <w:szCs w:val="28"/>
        </w:rPr>
        <w:t xml:space="preserve"> </w:t>
      </w:r>
      <w:proofErr w:type="gramStart"/>
      <w:r w:rsidRPr="007E4AEA">
        <w:rPr>
          <w:b w:val="0"/>
          <w:sz w:val="28"/>
          <w:szCs w:val="28"/>
        </w:rPr>
        <w:t xml:space="preserve">В соответствии с </w:t>
      </w:r>
      <w:r w:rsidR="005E0DE7" w:rsidRPr="007E4AEA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7E4AEA">
        <w:rPr>
          <w:b w:val="0"/>
          <w:sz w:val="28"/>
          <w:szCs w:val="28"/>
        </w:rPr>
        <w:t xml:space="preserve"> пункта 1 статьи 6</w:t>
      </w:r>
      <w:r w:rsidR="005E0DE7" w:rsidRPr="007E4AEA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7E4AEA">
        <w:rPr>
          <w:b w:val="0"/>
          <w:bCs w:val="0"/>
          <w:sz w:val="28"/>
          <w:szCs w:val="28"/>
        </w:rPr>
        <w:t xml:space="preserve"> </w:t>
      </w:r>
      <w:r w:rsidR="005E0DE7" w:rsidRPr="007E4AEA">
        <w:rPr>
          <w:b w:val="0"/>
          <w:sz w:val="28"/>
          <w:szCs w:val="28"/>
        </w:rPr>
        <w:t>Архангельской области»</w:t>
      </w:r>
      <w:r w:rsidR="00FB5E8D" w:rsidRPr="007E4AEA">
        <w:rPr>
          <w:b w:val="0"/>
          <w:sz w:val="28"/>
          <w:szCs w:val="28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7E4AEA">
        <w:rPr>
          <w:b w:val="0"/>
          <w:sz w:val="28"/>
          <w:szCs w:val="28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7E4AEA">
        <w:rPr>
          <w:b w:val="0"/>
          <w:sz w:val="28"/>
          <w:szCs w:val="28"/>
        </w:rPr>
        <w:t>ти от 22 декабря 2022 года № 48</w:t>
      </w:r>
      <w:r w:rsidR="00447906" w:rsidRPr="007E4AEA">
        <w:rPr>
          <w:b w:val="0"/>
          <w:sz w:val="28"/>
          <w:szCs w:val="28"/>
        </w:rPr>
        <w:t>:</w:t>
      </w:r>
    </w:p>
    <w:p w:rsidR="00026154" w:rsidRPr="007E4AEA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bCs w:val="0"/>
          <w:sz w:val="28"/>
          <w:szCs w:val="28"/>
        </w:rPr>
        <w:t xml:space="preserve">  </w:t>
      </w:r>
      <w:r w:rsidRPr="007E4AEA">
        <w:rPr>
          <w:b w:val="0"/>
          <w:sz w:val="28"/>
          <w:szCs w:val="28"/>
        </w:rPr>
        <w:t xml:space="preserve">           1. </w:t>
      </w:r>
      <w:r w:rsidR="00470A83" w:rsidRPr="007E4AEA">
        <w:rPr>
          <w:b w:val="0"/>
          <w:sz w:val="28"/>
          <w:szCs w:val="28"/>
        </w:rPr>
        <w:t>Внести в раздел 2</w:t>
      </w:r>
      <w:r w:rsidR="00302CCE" w:rsidRPr="007E4AEA">
        <w:rPr>
          <w:b w:val="0"/>
          <w:sz w:val="28"/>
          <w:szCs w:val="28"/>
        </w:rPr>
        <w:t xml:space="preserve"> Указаний</w:t>
      </w:r>
      <w:r w:rsidR="00447906" w:rsidRPr="007E4AEA">
        <w:rPr>
          <w:b w:val="0"/>
          <w:sz w:val="28"/>
          <w:szCs w:val="28"/>
        </w:rPr>
        <w:t xml:space="preserve"> о порядке </w:t>
      </w:r>
      <w:proofErr w:type="gramStart"/>
      <w:r w:rsidR="00447906" w:rsidRPr="007E4AEA">
        <w:rPr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4AEA">
        <w:rPr>
          <w:b w:val="0"/>
          <w:sz w:val="28"/>
          <w:szCs w:val="28"/>
        </w:rPr>
        <w:t xml:space="preserve"> области</w:t>
      </w:r>
      <w:r w:rsidR="00302CCE" w:rsidRPr="007E4AEA">
        <w:rPr>
          <w:b w:val="0"/>
          <w:sz w:val="28"/>
          <w:szCs w:val="28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7E4AEA">
        <w:rPr>
          <w:b w:val="0"/>
          <w:sz w:val="28"/>
          <w:szCs w:val="28"/>
        </w:rPr>
        <w:t xml:space="preserve">  09 января 2023 года № 8</w:t>
      </w:r>
      <w:r w:rsidR="00D368B0" w:rsidRPr="007E4AEA">
        <w:rPr>
          <w:b w:val="0"/>
          <w:sz w:val="28"/>
          <w:szCs w:val="28"/>
        </w:rPr>
        <w:t>, следующие изменения</w:t>
      </w:r>
      <w:r w:rsidRPr="007E4AEA">
        <w:rPr>
          <w:b w:val="0"/>
          <w:sz w:val="28"/>
          <w:szCs w:val="28"/>
        </w:rPr>
        <w:t>:</w:t>
      </w:r>
    </w:p>
    <w:p w:rsidR="00095CB9" w:rsidRPr="007E4AEA" w:rsidRDefault="00E61118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  1.1. В пункте </w:t>
      </w:r>
      <w:r w:rsidRPr="007E4AEA">
        <w:rPr>
          <w:sz w:val="28"/>
          <w:szCs w:val="28"/>
        </w:rPr>
        <w:t>2.1. Муниципальная программа Шенкурского муниципального округа Архангельской области «Развитие системы образования Шенкурского муниципального округа»</w:t>
      </w:r>
      <w:r w:rsidR="00E17B3A" w:rsidRPr="007E4AEA">
        <w:rPr>
          <w:b w:val="0"/>
          <w:sz w:val="28"/>
          <w:szCs w:val="28"/>
        </w:rPr>
        <w:t xml:space="preserve"> подпрограмму</w:t>
      </w:r>
      <w:r w:rsidR="00021740" w:rsidRPr="007E4AEA">
        <w:rPr>
          <w:b w:val="0"/>
          <w:sz w:val="28"/>
          <w:szCs w:val="28"/>
        </w:rPr>
        <w:t xml:space="preserve">                   </w:t>
      </w:r>
      <w:r w:rsidR="00095CB9" w:rsidRPr="007E4AEA">
        <w:rPr>
          <w:b w:val="0"/>
          <w:sz w:val="28"/>
          <w:szCs w:val="28"/>
        </w:rPr>
        <w:t xml:space="preserve"> 01 1 00 00000</w:t>
      </w:r>
      <w:r w:rsidR="007524DD" w:rsidRPr="007E4AEA">
        <w:rPr>
          <w:b w:val="0"/>
          <w:sz w:val="28"/>
          <w:szCs w:val="28"/>
        </w:rPr>
        <w:t>:</w:t>
      </w:r>
    </w:p>
    <w:p w:rsidR="00E61118" w:rsidRPr="007E4AEA" w:rsidRDefault="00095CB9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а) перед направлением расходов 87060 дополнить направлением расходов 84839 следующего содержания:</w:t>
      </w:r>
    </w:p>
    <w:p w:rsidR="00095CB9" w:rsidRPr="007E4AEA" w:rsidRDefault="00095CB9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>«</w:t>
      </w:r>
      <w:r w:rsidRPr="007E4AEA">
        <w:rPr>
          <w:sz w:val="28"/>
          <w:szCs w:val="28"/>
        </w:rPr>
        <w:t>- 84839 Поддержка инициативных проектов за счет инициативных платежей (реализация проекта «Крыша Лопатинского детского сада»)</w:t>
      </w:r>
    </w:p>
    <w:p w:rsidR="00095CB9" w:rsidRPr="007E4AEA" w:rsidRDefault="00095CB9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>По данному направлению расходов отражаются расходы бюджета округа на реализацию инициативного проекта «Крыша Лопатинского детского сада» за счет инициативных платежей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095CB9" w:rsidRPr="007E4AEA" w:rsidRDefault="009B289A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б) после направления расходов </w:t>
      </w:r>
      <w:r w:rsidRPr="007E4AEA">
        <w:rPr>
          <w:sz w:val="28"/>
          <w:szCs w:val="28"/>
          <w:lang w:val="en-US"/>
        </w:rPr>
        <w:t>L</w:t>
      </w:r>
      <w:r w:rsidRPr="007E4AEA">
        <w:rPr>
          <w:sz w:val="28"/>
          <w:szCs w:val="28"/>
        </w:rPr>
        <w:t xml:space="preserve">3042 дополнить направлением расходов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>4839 следующего содержания:</w:t>
      </w:r>
    </w:p>
    <w:p w:rsidR="00B43E8C" w:rsidRPr="007E4AEA" w:rsidRDefault="00021740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«</w:t>
      </w:r>
      <w:r w:rsidRPr="007E4AEA">
        <w:rPr>
          <w:snapToGrid w:val="0"/>
          <w:sz w:val="28"/>
          <w:szCs w:val="28"/>
        </w:rPr>
        <w:t xml:space="preserve">- </w:t>
      </w:r>
      <w:r w:rsidR="00B43E8C" w:rsidRPr="007E4AEA">
        <w:rPr>
          <w:sz w:val="28"/>
          <w:szCs w:val="28"/>
          <w:lang w:val="en-US"/>
        </w:rPr>
        <w:t>S</w:t>
      </w:r>
      <w:r w:rsidR="00B43E8C" w:rsidRPr="007E4AEA">
        <w:rPr>
          <w:sz w:val="28"/>
          <w:szCs w:val="28"/>
        </w:rPr>
        <w:t xml:space="preserve">4839 Развитие системы инициативного </w:t>
      </w:r>
      <w:proofErr w:type="spellStart"/>
      <w:r w:rsidR="00B43E8C" w:rsidRPr="007E4AEA">
        <w:rPr>
          <w:sz w:val="28"/>
          <w:szCs w:val="28"/>
        </w:rPr>
        <w:t>бюджетирования</w:t>
      </w:r>
      <w:proofErr w:type="spellEnd"/>
      <w:r w:rsidR="00B43E8C" w:rsidRPr="007E4AEA">
        <w:rPr>
          <w:sz w:val="28"/>
          <w:szCs w:val="28"/>
        </w:rPr>
        <w:t xml:space="preserve"> в муниципальных округах Архангельской области (реализация проекта </w:t>
      </w:r>
      <w:r w:rsidR="00B43E8C" w:rsidRPr="007E4AEA">
        <w:rPr>
          <w:sz w:val="28"/>
          <w:szCs w:val="28"/>
        </w:rPr>
        <w:lastRenderedPageBreak/>
        <w:t>«Крыша Лопатинского детского сада»)</w:t>
      </w:r>
    </w:p>
    <w:p w:rsidR="00B43E8C" w:rsidRPr="007E4AEA" w:rsidRDefault="00B43E8C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По данному направлению расходов отражаются расходы бюджета округа на реализацию инициативного проекта «Крыша Лопатинского детского сада» за счет средств  бюджета округа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7524DD" w:rsidRPr="007E4AEA" w:rsidRDefault="007524DD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35085C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1.2. В пункте </w:t>
      </w:r>
      <w:r w:rsidRPr="007E4AEA">
        <w:rPr>
          <w:b/>
          <w:sz w:val="28"/>
          <w:szCs w:val="28"/>
        </w:rPr>
        <w:t xml:space="preserve">2.2. </w:t>
      </w:r>
      <w:r w:rsidR="0035085C" w:rsidRPr="007E4AEA">
        <w:rPr>
          <w:b/>
          <w:sz w:val="28"/>
          <w:szCs w:val="28"/>
        </w:rPr>
        <w:t>Муниципальная программа Шенкурского муниципального округа Архангельской области «Развитие культуры и туризма Шенкурского муниц</w:t>
      </w:r>
      <w:r w:rsidR="00E17B3A" w:rsidRPr="007E4AEA">
        <w:rPr>
          <w:b/>
          <w:sz w:val="28"/>
          <w:szCs w:val="28"/>
        </w:rPr>
        <w:t>ипального округа»</w:t>
      </w:r>
      <w:r w:rsidR="00E17B3A" w:rsidRPr="007E4AEA">
        <w:rPr>
          <w:sz w:val="28"/>
          <w:szCs w:val="28"/>
        </w:rPr>
        <w:t xml:space="preserve"> подпрограмму </w:t>
      </w:r>
      <w:r w:rsidR="0035085C" w:rsidRPr="007E4AEA">
        <w:rPr>
          <w:sz w:val="28"/>
          <w:szCs w:val="28"/>
        </w:rPr>
        <w:t xml:space="preserve"> 02 1 00 00000:</w:t>
      </w:r>
    </w:p>
    <w:p w:rsidR="0035085C" w:rsidRPr="007E4AEA" w:rsidRDefault="0035085C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а) перед направлением расхо</w:t>
      </w:r>
      <w:r w:rsidR="00AB6F25" w:rsidRPr="007E4AEA">
        <w:rPr>
          <w:sz w:val="28"/>
          <w:szCs w:val="28"/>
        </w:rPr>
        <w:t>дов 85010 дополнить направлениями</w:t>
      </w:r>
      <w:r w:rsidRPr="007E4AEA">
        <w:rPr>
          <w:sz w:val="28"/>
          <w:szCs w:val="28"/>
        </w:rPr>
        <w:t xml:space="preserve"> расходов 84831 </w:t>
      </w:r>
      <w:r w:rsidR="00AB6F25" w:rsidRPr="007E4AEA">
        <w:rPr>
          <w:sz w:val="28"/>
          <w:szCs w:val="28"/>
        </w:rPr>
        <w:t xml:space="preserve">и 84835 </w:t>
      </w:r>
      <w:r w:rsidRPr="007E4AEA">
        <w:rPr>
          <w:sz w:val="28"/>
          <w:szCs w:val="28"/>
        </w:rPr>
        <w:t>следующего содержания: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z w:val="28"/>
          <w:szCs w:val="28"/>
        </w:rPr>
        <w:t xml:space="preserve">            «</w:t>
      </w:r>
      <w:r w:rsidRPr="007E4AEA">
        <w:rPr>
          <w:snapToGrid w:val="0"/>
          <w:sz w:val="28"/>
          <w:szCs w:val="28"/>
        </w:rPr>
        <w:t>- 84831 Поддержка инициативных проектов за счет инициативных платежей (реализация проекта «Крепкое основание нашего будущего»)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По данному направлению расходов отражаются расходы бюджета округа на реализацию инициативного проекта «Крепкое основание нашего будущего» за счет инициативных платежей;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- 84835 Поддержка инициативных проектов за счет инициативных платежей (реализация проекта «Пусть музыка звучит»)</w:t>
      </w:r>
    </w:p>
    <w:p w:rsidR="0035085C" w:rsidRPr="007E4AEA" w:rsidRDefault="006B2788" w:rsidP="00B43E8C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«Пусть музыка звучит» за счет инициативных платежей</w:t>
      </w:r>
      <w:proofErr w:type="gramStart"/>
      <w:r w:rsidRPr="007E4AEA">
        <w:rPr>
          <w:snapToGrid w:val="0"/>
          <w:sz w:val="28"/>
          <w:szCs w:val="28"/>
        </w:rPr>
        <w:t>;</w:t>
      </w:r>
      <w:r w:rsidR="000E3F83" w:rsidRPr="007E4AEA">
        <w:rPr>
          <w:snapToGrid w:val="0"/>
          <w:sz w:val="28"/>
          <w:szCs w:val="28"/>
        </w:rPr>
        <w:t>»</w:t>
      </w:r>
      <w:proofErr w:type="gramEnd"/>
      <w:r w:rsidR="000E3F83" w:rsidRPr="007E4AEA">
        <w:rPr>
          <w:snapToGrid w:val="0"/>
          <w:sz w:val="28"/>
          <w:szCs w:val="28"/>
        </w:rPr>
        <w:t>;</w:t>
      </w:r>
    </w:p>
    <w:p w:rsidR="00631DB5" w:rsidRPr="007E4AEA" w:rsidRDefault="00631DB5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б) </w:t>
      </w:r>
      <w:r w:rsidR="00446E1C" w:rsidRPr="007E4AEA">
        <w:rPr>
          <w:snapToGrid w:val="0"/>
          <w:sz w:val="28"/>
          <w:szCs w:val="28"/>
        </w:rPr>
        <w:t>после направления расходов</w:t>
      </w:r>
      <w:r w:rsidR="008C08CE" w:rsidRPr="007E4AEA">
        <w:rPr>
          <w:snapToGrid w:val="0"/>
          <w:sz w:val="28"/>
          <w:szCs w:val="28"/>
        </w:rPr>
        <w:t xml:space="preserve"> </w:t>
      </w:r>
      <w:r w:rsidR="008C08CE" w:rsidRPr="007E4AEA">
        <w:rPr>
          <w:sz w:val="28"/>
          <w:szCs w:val="28"/>
        </w:rPr>
        <w:t>L519</w:t>
      </w:r>
      <w:r w:rsidR="008C08CE" w:rsidRPr="007E4AEA">
        <w:rPr>
          <w:sz w:val="28"/>
          <w:szCs w:val="28"/>
          <w:lang w:val="en-US"/>
        </w:rPr>
        <w:t>F</w:t>
      </w:r>
      <w:r w:rsidR="008C08CE" w:rsidRPr="007E4AEA">
        <w:rPr>
          <w:sz w:val="28"/>
          <w:szCs w:val="28"/>
        </w:rPr>
        <w:t xml:space="preserve"> дополнить направлениями расходов </w:t>
      </w:r>
      <w:r w:rsidR="008C08CE" w:rsidRPr="007E4AEA">
        <w:rPr>
          <w:sz w:val="28"/>
          <w:szCs w:val="28"/>
          <w:lang w:val="en-US"/>
        </w:rPr>
        <w:t>S</w:t>
      </w:r>
      <w:r w:rsidR="008C08CE" w:rsidRPr="007E4AEA">
        <w:rPr>
          <w:sz w:val="28"/>
          <w:szCs w:val="28"/>
        </w:rPr>
        <w:t xml:space="preserve">4831 и  </w:t>
      </w:r>
      <w:r w:rsidR="008C08CE" w:rsidRPr="007E4AEA">
        <w:rPr>
          <w:sz w:val="28"/>
          <w:szCs w:val="28"/>
          <w:lang w:val="en-US"/>
        </w:rPr>
        <w:t>S</w:t>
      </w:r>
      <w:r w:rsidR="008C08CE" w:rsidRPr="007E4AEA">
        <w:rPr>
          <w:sz w:val="28"/>
          <w:szCs w:val="28"/>
        </w:rPr>
        <w:t>4835 следующего содержания: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«-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4831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«Крепкое основание нашего будущего»)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«Крепкое основание нашего будущего» за счет средств бюджета округа;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4835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«Пусть музыка звучит»)</w:t>
      </w:r>
    </w:p>
    <w:p w:rsidR="008C08CE" w:rsidRPr="007E4AEA" w:rsidRDefault="00D30689" w:rsidP="008C08CE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8C08CE" w:rsidRPr="007E4AEA">
        <w:rPr>
          <w:sz w:val="28"/>
          <w:szCs w:val="28"/>
        </w:rPr>
        <w:t>По данному направлению расходов отражаются расходы бюджета округа на реализацию инициативного проекта «Пусть музыка звучит» за счет средств бюджета округа</w:t>
      </w:r>
      <w:proofErr w:type="gramStart"/>
      <w:r w:rsidR="008C08CE" w:rsidRPr="007E4AEA">
        <w:rPr>
          <w:sz w:val="28"/>
          <w:szCs w:val="28"/>
        </w:rPr>
        <w:t>;</w:t>
      </w:r>
      <w:r w:rsidR="00BA1A0C" w:rsidRPr="007E4AEA">
        <w:rPr>
          <w:sz w:val="28"/>
          <w:szCs w:val="28"/>
        </w:rPr>
        <w:t>»</w:t>
      </w:r>
      <w:proofErr w:type="gramEnd"/>
      <w:r w:rsidR="00BA1A0C" w:rsidRPr="007E4AEA">
        <w:rPr>
          <w:sz w:val="28"/>
          <w:szCs w:val="28"/>
        </w:rPr>
        <w:t>;</w:t>
      </w:r>
    </w:p>
    <w:p w:rsidR="00F91A90" w:rsidRPr="007E4AEA" w:rsidRDefault="0007206B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1.</w:t>
      </w:r>
      <w:r w:rsidR="007524DD" w:rsidRPr="007E4AEA">
        <w:rPr>
          <w:sz w:val="28"/>
          <w:szCs w:val="28"/>
        </w:rPr>
        <w:t>3</w:t>
      </w:r>
      <w:r w:rsidRPr="007E4AEA">
        <w:rPr>
          <w:sz w:val="28"/>
          <w:szCs w:val="28"/>
        </w:rPr>
        <w:t xml:space="preserve">. В пункте </w:t>
      </w:r>
      <w:r w:rsidRPr="007E4AEA">
        <w:rPr>
          <w:b/>
          <w:sz w:val="28"/>
          <w:szCs w:val="28"/>
        </w:rPr>
        <w:t>2.6.</w:t>
      </w:r>
      <w:r w:rsidR="007524DD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Муниципальная программа Шенкурского муниципального округа Архангельской области «Развитие дорожного хозяйства и транспортной системы в Шенкурско</w:t>
      </w:r>
      <w:r w:rsidR="00F91A90" w:rsidRPr="007E4AEA">
        <w:rPr>
          <w:b/>
          <w:sz w:val="28"/>
          <w:szCs w:val="28"/>
        </w:rPr>
        <w:t>м муниципальном округе»</w:t>
      </w:r>
      <w:r w:rsidR="00F91A90" w:rsidRPr="007E4AEA">
        <w:rPr>
          <w:sz w:val="28"/>
          <w:szCs w:val="28"/>
        </w:rPr>
        <w:t xml:space="preserve"> целевой статье</w:t>
      </w:r>
      <w:r w:rsidRPr="007E4AEA">
        <w:rPr>
          <w:sz w:val="28"/>
          <w:szCs w:val="28"/>
        </w:rPr>
        <w:t xml:space="preserve"> 06 0 00 00000</w:t>
      </w:r>
      <w:r w:rsidR="00F91A90" w:rsidRPr="007E4AEA">
        <w:rPr>
          <w:sz w:val="28"/>
          <w:szCs w:val="28"/>
        </w:rPr>
        <w:t>:</w:t>
      </w:r>
    </w:p>
    <w:p w:rsidR="0007206B" w:rsidRPr="007E4AEA" w:rsidRDefault="00F91A90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а)</w:t>
      </w:r>
      <w:r w:rsidR="0007206B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после направления расходов 83100 дополнить </w:t>
      </w:r>
      <w:r w:rsidR="00D30689" w:rsidRPr="007E4AEA">
        <w:rPr>
          <w:sz w:val="28"/>
          <w:szCs w:val="28"/>
        </w:rPr>
        <w:t>направления</w:t>
      </w:r>
      <w:r w:rsidRPr="007E4AEA">
        <w:rPr>
          <w:sz w:val="28"/>
          <w:szCs w:val="28"/>
        </w:rPr>
        <w:t>м</w:t>
      </w:r>
      <w:r w:rsidR="00D30689" w:rsidRPr="007E4AEA">
        <w:rPr>
          <w:sz w:val="28"/>
          <w:szCs w:val="28"/>
        </w:rPr>
        <w:t>и</w:t>
      </w:r>
      <w:r w:rsidRPr="007E4AEA">
        <w:rPr>
          <w:sz w:val="28"/>
          <w:szCs w:val="28"/>
        </w:rPr>
        <w:t xml:space="preserve"> расходов 84834</w:t>
      </w:r>
      <w:r w:rsidR="00D30689" w:rsidRPr="007E4AEA">
        <w:rPr>
          <w:sz w:val="28"/>
          <w:szCs w:val="28"/>
        </w:rPr>
        <w:t xml:space="preserve"> и 84838</w:t>
      </w:r>
      <w:r w:rsidRPr="007E4AEA">
        <w:rPr>
          <w:sz w:val="28"/>
          <w:szCs w:val="28"/>
        </w:rPr>
        <w:t xml:space="preserve"> следующего содержания: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«- 84834 Поддержка инициативных проектов за счет инициативных платежей (реализация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»)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По данному направлению расходов отражаются расходы бюджета округа на реализацию инициативного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</w:t>
      </w:r>
      <w:r w:rsidRPr="007E4AEA">
        <w:rPr>
          <w:sz w:val="28"/>
          <w:szCs w:val="28"/>
        </w:rPr>
        <w:lastRenderedPageBreak/>
        <w:t xml:space="preserve">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="00D30689" w:rsidRPr="007E4AEA">
        <w:rPr>
          <w:sz w:val="28"/>
          <w:szCs w:val="28"/>
        </w:rPr>
        <w:t>» за счет инициативных платежей</w:t>
      </w:r>
      <w:r w:rsidRPr="007E4AEA">
        <w:rPr>
          <w:sz w:val="28"/>
          <w:szCs w:val="28"/>
        </w:rPr>
        <w:t>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- 84838 Поддержка инициативных проектов за счет инициативных платежей (реализация проекта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»)</w:t>
      </w:r>
    </w:p>
    <w:p w:rsidR="00D30689" w:rsidRPr="007E4AEA" w:rsidRDefault="00D30689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По данному направлению расходов отражаются расходы бюджета округа на реализацию инициативного проекта «</w:t>
      </w:r>
      <w:r w:rsidR="007E4AEA" w:rsidRPr="007E4AEA">
        <w:rPr>
          <w:sz w:val="28"/>
          <w:szCs w:val="28"/>
        </w:rPr>
        <w:t xml:space="preserve">Ремонт дороги по улице Приозерная в деревне </w:t>
      </w:r>
      <w:proofErr w:type="spellStart"/>
      <w:r w:rsidR="007E4AEA" w:rsidRPr="007E4AEA">
        <w:rPr>
          <w:sz w:val="28"/>
          <w:szCs w:val="28"/>
        </w:rPr>
        <w:t>Шипуновская</w:t>
      </w:r>
      <w:proofErr w:type="spellEnd"/>
      <w:r w:rsidR="007E4AEA" w:rsidRPr="007E4AEA">
        <w:rPr>
          <w:sz w:val="28"/>
          <w:szCs w:val="28"/>
        </w:rPr>
        <w:t>»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D30689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>б) после направления расх</w:t>
      </w:r>
      <w:r w:rsidR="00D30689" w:rsidRPr="007E4AEA">
        <w:rPr>
          <w:sz w:val="28"/>
          <w:szCs w:val="28"/>
        </w:rPr>
        <w:t>одов 86360 дополнить направления</w:t>
      </w:r>
      <w:r w:rsidRPr="007E4AEA">
        <w:rPr>
          <w:sz w:val="28"/>
          <w:szCs w:val="28"/>
        </w:rPr>
        <w:t>м</w:t>
      </w:r>
      <w:r w:rsidR="00D30689" w:rsidRPr="007E4AEA">
        <w:rPr>
          <w:sz w:val="28"/>
          <w:szCs w:val="28"/>
        </w:rPr>
        <w:t>и</w:t>
      </w:r>
      <w:r w:rsidRPr="007E4AEA">
        <w:rPr>
          <w:sz w:val="28"/>
          <w:szCs w:val="28"/>
        </w:rPr>
        <w:t xml:space="preserve"> расходов </w:t>
      </w:r>
      <w:r w:rsidR="00BE1290" w:rsidRPr="007E4AEA">
        <w:rPr>
          <w:sz w:val="28"/>
          <w:szCs w:val="28"/>
          <w:lang w:val="en-US"/>
        </w:rPr>
        <w:t>S</w:t>
      </w:r>
      <w:r w:rsidR="00BE1290" w:rsidRPr="007E4AEA">
        <w:rPr>
          <w:sz w:val="28"/>
          <w:szCs w:val="28"/>
        </w:rPr>
        <w:t xml:space="preserve">4834 </w:t>
      </w:r>
      <w:r w:rsidR="00D30689" w:rsidRPr="007E4AEA">
        <w:rPr>
          <w:sz w:val="28"/>
          <w:szCs w:val="28"/>
        </w:rPr>
        <w:t xml:space="preserve">и </w:t>
      </w:r>
      <w:r w:rsidR="00D30689" w:rsidRPr="007E4AEA">
        <w:rPr>
          <w:sz w:val="28"/>
          <w:szCs w:val="28"/>
          <w:lang w:val="en-US"/>
        </w:rPr>
        <w:t>S</w:t>
      </w:r>
      <w:r w:rsidR="00D30689" w:rsidRPr="007E4AEA">
        <w:rPr>
          <w:sz w:val="28"/>
          <w:szCs w:val="28"/>
        </w:rPr>
        <w:t xml:space="preserve">4838 </w:t>
      </w:r>
      <w:r w:rsidR="00BE1290" w:rsidRPr="007E4AEA">
        <w:rPr>
          <w:sz w:val="28"/>
          <w:szCs w:val="28"/>
        </w:rPr>
        <w:t>следующего содержания:</w:t>
      </w:r>
    </w:p>
    <w:p w:rsidR="00BE1290" w:rsidRPr="007E4AEA" w:rsidRDefault="00BE1290" w:rsidP="00BE12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D30689" w:rsidRPr="007E4AEA">
        <w:rPr>
          <w:sz w:val="28"/>
          <w:szCs w:val="28"/>
        </w:rPr>
        <w:t>«</w:t>
      </w: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4834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»)</w:t>
      </w:r>
    </w:p>
    <w:p w:rsidR="00BE1290" w:rsidRPr="007E4AEA" w:rsidRDefault="00BE1290" w:rsidP="00BE12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По данному направлению расходов отражаются расходы бюджета округа на реализацию инициативного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 за счет средств бюджета округа;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</w:t>
      </w:r>
      <w:proofErr w:type="gramStart"/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4838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»)</w:t>
      </w:r>
      <w:proofErr w:type="gramEnd"/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</w:t>
      </w:r>
      <w:r w:rsidR="00F4726F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По данному направлению расходов отражаются расходы бюджета округа на реализацию инициативного проекта 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 за счет средств бюджета округа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 xml:space="preserve">            </w:t>
      </w:r>
      <w:r w:rsidR="00F4726F" w:rsidRPr="007E4AEA">
        <w:rPr>
          <w:b/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1.4. </w:t>
      </w:r>
      <w:r w:rsidR="000A0762" w:rsidRPr="007E4AEA">
        <w:rPr>
          <w:sz w:val="28"/>
          <w:szCs w:val="28"/>
        </w:rPr>
        <w:t>В пункте</w:t>
      </w:r>
      <w:r w:rsidR="000A0762" w:rsidRPr="007E4AEA">
        <w:rPr>
          <w:b/>
          <w:sz w:val="28"/>
          <w:szCs w:val="28"/>
        </w:rPr>
        <w:t xml:space="preserve"> </w:t>
      </w:r>
      <w:r w:rsidR="000A4314" w:rsidRPr="007E4AEA">
        <w:rPr>
          <w:sz w:val="28"/>
          <w:szCs w:val="28"/>
        </w:rPr>
        <w:t>2.8.</w:t>
      </w:r>
      <w:r w:rsidR="000A4314" w:rsidRPr="007E4AEA">
        <w:rPr>
          <w:b/>
          <w:sz w:val="28"/>
          <w:szCs w:val="28"/>
        </w:rPr>
        <w:t xml:space="preserve"> Муниципальная программа Шенкурского муниципального округа Архангельской области «Формирование современной городской среды Шенкурского муниципального округа» </w:t>
      </w:r>
      <w:r w:rsidRPr="007E4AEA">
        <w:rPr>
          <w:sz w:val="28"/>
          <w:szCs w:val="28"/>
        </w:rPr>
        <w:t>подпрограмме</w:t>
      </w:r>
      <w:r w:rsidR="000A4314" w:rsidRPr="007E4AEA">
        <w:rPr>
          <w:sz w:val="28"/>
          <w:szCs w:val="28"/>
        </w:rPr>
        <w:t xml:space="preserve"> 08 1 00 00000</w:t>
      </w:r>
      <w:r w:rsidRPr="007E4AEA">
        <w:rPr>
          <w:sz w:val="28"/>
          <w:szCs w:val="28"/>
        </w:rPr>
        <w:t>:</w:t>
      </w:r>
    </w:p>
    <w:p w:rsidR="000A4314" w:rsidRPr="007E4AEA" w:rsidRDefault="00F4726F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</w:t>
      </w:r>
      <w:r w:rsidR="00D30689" w:rsidRPr="007E4AEA">
        <w:rPr>
          <w:sz w:val="28"/>
          <w:szCs w:val="28"/>
        </w:rPr>
        <w:t>а)</w:t>
      </w:r>
      <w:r w:rsidR="000A4314" w:rsidRPr="007E4AEA">
        <w:rPr>
          <w:sz w:val="28"/>
          <w:szCs w:val="28"/>
        </w:rPr>
        <w:t xml:space="preserve"> перед направлением расходов S3670</w:t>
      </w:r>
      <w:r w:rsidRPr="007E4AEA">
        <w:rPr>
          <w:sz w:val="28"/>
          <w:szCs w:val="28"/>
        </w:rPr>
        <w:t xml:space="preserve"> дополнить направления</w:t>
      </w:r>
      <w:r w:rsidR="000A4314" w:rsidRPr="007E4AEA">
        <w:rPr>
          <w:sz w:val="28"/>
          <w:szCs w:val="28"/>
        </w:rPr>
        <w:t>м</w:t>
      </w:r>
      <w:r w:rsidRPr="007E4AEA">
        <w:rPr>
          <w:sz w:val="28"/>
          <w:szCs w:val="28"/>
        </w:rPr>
        <w:t xml:space="preserve">и расходов 83330, 84832, 84833, 84836 и 84837 </w:t>
      </w:r>
      <w:r w:rsidR="000A4314" w:rsidRPr="007E4AEA">
        <w:rPr>
          <w:sz w:val="28"/>
          <w:szCs w:val="28"/>
        </w:rPr>
        <w:t>следующего содержания:</w:t>
      </w:r>
    </w:p>
    <w:p w:rsidR="000A4314" w:rsidRPr="007E4AEA" w:rsidRDefault="000A4314" w:rsidP="000A43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«- 83330 Реализация программ формирования современной городской среды вне рамок соглашения</w:t>
      </w:r>
    </w:p>
    <w:p w:rsidR="000A4314" w:rsidRPr="007E4AEA" w:rsidRDefault="000A4314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По данному направлению расходов отражаются расходы бюджета </w:t>
      </w:r>
      <w:r w:rsidR="00D32D30" w:rsidRPr="007E4AEA">
        <w:rPr>
          <w:sz w:val="28"/>
          <w:szCs w:val="28"/>
        </w:rPr>
        <w:t xml:space="preserve">округа </w:t>
      </w:r>
      <w:r w:rsidRPr="007E4AEA">
        <w:rPr>
          <w:sz w:val="28"/>
          <w:szCs w:val="28"/>
        </w:rPr>
        <w:t>на реализацию программ формирования</w:t>
      </w:r>
      <w:r w:rsidR="00D32D30" w:rsidRPr="007E4AEA">
        <w:rPr>
          <w:sz w:val="28"/>
          <w:szCs w:val="28"/>
        </w:rPr>
        <w:t xml:space="preserve"> современной городской среды сверх объема средств,</w:t>
      </w:r>
      <w:r w:rsidR="003E06A6" w:rsidRPr="007E4AEA">
        <w:rPr>
          <w:sz w:val="28"/>
          <w:szCs w:val="28"/>
        </w:rPr>
        <w:t xml:space="preserve"> предусмотренного соглашением;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- 84832 Поддержка инициативных проектов за счет инициативных платежей (реализация проекта «Рекультивация  многофункциональной общественно-деловой зоны»)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«Рекультивация  многофункциональной общественно-деловой зоны»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- 84833 Поддержка инициативных проектов за счет инициативных платежей (реализация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</w:t>
      </w:r>
      <w:r w:rsidR="00D00609">
        <w:rPr>
          <w:sz w:val="28"/>
          <w:szCs w:val="28"/>
        </w:rPr>
        <w:t xml:space="preserve">    №</w:t>
      </w:r>
      <w:r w:rsidRPr="007E4AEA">
        <w:rPr>
          <w:sz w:val="28"/>
          <w:szCs w:val="28"/>
        </w:rPr>
        <w:t>5 до пересечения с ул. Кудрявцева»)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«Благоустройство </w:t>
      </w:r>
      <w:r w:rsidRPr="007E4AEA">
        <w:rPr>
          <w:sz w:val="28"/>
          <w:szCs w:val="28"/>
        </w:rPr>
        <w:lastRenderedPageBreak/>
        <w:t>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</w:t>
      </w:r>
      <w:r w:rsidR="00D00609">
        <w:rPr>
          <w:sz w:val="28"/>
          <w:szCs w:val="28"/>
        </w:rPr>
        <w:t>о тротуара на участке от дома №</w:t>
      </w:r>
      <w:r w:rsidRPr="007E4AEA">
        <w:rPr>
          <w:sz w:val="28"/>
          <w:szCs w:val="28"/>
        </w:rPr>
        <w:t>5 до пересечения с ул. Кудрявцева»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- 84836 Поддержка инициативных проектов за счет инициативных платежей (реализация проекта «Чистое село»)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«Чистое село»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- 84837 Поддержка инициативных проектов за счет инициативных платежей (реализация проекта «Благоустройство места массового отдыха возле Культурного центра»)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«Благоустройство места массового отдыха возле Культурного центра»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б) после направления расходов S3670</w:t>
      </w:r>
      <w:r w:rsidR="00E95059" w:rsidRPr="007E4AEA">
        <w:rPr>
          <w:sz w:val="28"/>
          <w:szCs w:val="28"/>
        </w:rPr>
        <w:t xml:space="preserve"> дополнить направлениями расходов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4832,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4833,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4836 и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>4837</w:t>
      </w:r>
      <w:r w:rsidR="00021740" w:rsidRPr="007E4AEA">
        <w:rPr>
          <w:sz w:val="28"/>
          <w:szCs w:val="28"/>
        </w:rPr>
        <w:t xml:space="preserve"> следующего содержания:</w:t>
      </w:r>
    </w:p>
    <w:p w:rsidR="0045004D" w:rsidRPr="007E4AEA" w:rsidRDefault="00021740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>«</w:t>
      </w:r>
      <w:r w:rsidR="0045004D" w:rsidRPr="007E4AEA">
        <w:rPr>
          <w:sz w:val="28"/>
          <w:szCs w:val="28"/>
        </w:rPr>
        <w:t xml:space="preserve">-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4832 Развитие системы инициативного </w:t>
      </w:r>
      <w:proofErr w:type="spellStart"/>
      <w:r w:rsidR="0045004D" w:rsidRPr="007E4AEA">
        <w:rPr>
          <w:sz w:val="28"/>
          <w:szCs w:val="28"/>
        </w:rPr>
        <w:t>бюджетирования</w:t>
      </w:r>
      <w:proofErr w:type="spellEnd"/>
      <w:r w:rsidR="0045004D" w:rsidRPr="007E4AEA">
        <w:rPr>
          <w:sz w:val="28"/>
          <w:szCs w:val="28"/>
        </w:rPr>
        <w:t xml:space="preserve"> в муниципальных округах Архангельской области (реализация проекта «Рекультивация многофункциональной общественно-деловой зоны»)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«Рекультивация многофункциональной общественно-деловой зоны»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4833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 №5 до пересечения с ул. Кудрявцева»)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 №5 до пересечения с ул. Кудрявцева»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4836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«Чистое село»)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«Чистое село»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4837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(«Благоустройство места массового отдыха возле Культурного центра»)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«Благоустройство места </w:t>
      </w:r>
      <w:r w:rsidRPr="007E4AEA">
        <w:rPr>
          <w:sz w:val="28"/>
          <w:szCs w:val="28"/>
        </w:rPr>
        <w:lastRenderedPageBreak/>
        <w:t>массового отдыха возле Культурного центра» за счет средств бюджета округа</w:t>
      </w:r>
      <w:proofErr w:type="gramStart"/>
      <w:r w:rsidRPr="007E4AEA">
        <w:rPr>
          <w:sz w:val="28"/>
          <w:szCs w:val="28"/>
        </w:rPr>
        <w:t>;</w:t>
      </w:r>
      <w:r w:rsidR="00021740" w:rsidRPr="007E4AEA">
        <w:rPr>
          <w:sz w:val="28"/>
          <w:szCs w:val="28"/>
        </w:rPr>
        <w:t>»</w:t>
      </w:r>
      <w:proofErr w:type="gramEnd"/>
      <w:r w:rsidR="00021740" w:rsidRPr="007E4AEA">
        <w:rPr>
          <w:sz w:val="28"/>
          <w:szCs w:val="28"/>
        </w:rPr>
        <w:t>;</w:t>
      </w:r>
    </w:p>
    <w:p w:rsidR="00021740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1.5. В пункте </w:t>
      </w:r>
      <w:r w:rsidRPr="007E4AEA">
        <w:rPr>
          <w:b/>
          <w:sz w:val="28"/>
          <w:szCs w:val="28"/>
        </w:rPr>
        <w:t xml:space="preserve">2.17. Универсальные направления расходов, увязываемые с целевыми статьями подпрограмм  муниципальных программ Шенкурского муниципального округа Архангельской области, </w:t>
      </w:r>
      <w:proofErr w:type="spellStart"/>
      <w:r w:rsidRPr="007E4AEA">
        <w:rPr>
          <w:b/>
          <w:sz w:val="28"/>
          <w:szCs w:val="28"/>
        </w:rPr>
        <w:t>непрограммными</w:t>
      </w:r>
      <w:proofErr w:type="spellEnd"/>
      <w:r w:rsidRPr="007E4AEA">
        <w:rPr>
          <w:b/>
          <w:sz w:val="28"/>
          <w:szCs w:val="28"/>
        </w:rPr>
        <w:t xml:space="preserve"> направлениями расходов  бюджета округа </w:t>
      </w:r>
      <w:r w:rsidRPr="007E4AEA">
        <w:rPr>
          <w:sz w:val="28"/>
          <w:szCs w:val="28"/>
        </w:rPr>
        <w:t>после направления расходов</w:t>
      </w:r>
      <w:r w:rsidRPr="007E4AEA">
        <w:rPr>
          <w:b/>
          <w:sz w:val="28"/>
          <w:szCs w:val="28"/>
        </w:rPr>
        <w:t xml:space="preserve"> </w:t>
      </w:r>
      <w:r w:rsidRPr="007E4AEA">
        <w:rPr>
          <w:sz w:val="28"/>
          <w:szCs w:val="28"/>
        </w:rPr>
        <w:t>80630 дополнить направлением расходов 84830 следующего содержания:</w:t>
      </w:r>
    </w:p>
    <w:p w:rsidR="00021740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«- 84830 Поддержка инициативных проектов за счет инициативных платежей</w:t>
      </w:r>
    </w:p>
    <w:p w:rsidR="000A4314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 xml:space="preserve">            </w:t>
      </w:r>
      <w:r w:rsidRPr="007E4AEA">
        <w:rPr>
          <w:sz w:val="28"/>
          <w:szCs w:val="28"/>
        </w:rPr>
        <w:t>По данному направлению расходов отражаются расходы бюджета округа на поддержку инициативных проекто</w:t>
      </w:r>
      <w:r w:rsidR="00261E98">
        <w:rPr>
          <w:sz w:val="28"/>
          <w:szCs w:val="28"/>
        </w:rPr>
        <w:t>в за счет инициативных платежей</w:t>
      </w:r>
      <w:proofErr w:type="gramStart"/>
      <w:r w:rsidRPr="007E4AEA">
        <w:rPr>
          <w:sz w:val="28"/>
          <w:szCs w:val="28"/>
        </w:rPr>
        <w:t>.</w:t>
      </w:r>
      <w:r w:rsidR="008E5918" w:rsidRPr="007E4AEA">
        <w:rPr>
          <w:sz w:val="28"/>
          <w:szCs w:val="28"/>
        </w:rPr>
        <w:t>».</w:t>
      </w:r>
      <w:proofErr w:type="gramEnd"/>
    </w:p>
    <w:p w:rsidR="009311C6" w:rsidRPr="007E4AEA" w:rsidRDefault="00EF07D1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</w:t>
      </w:r>
      <w:r w:rsidR="00021740" w:rsidRPr="007E4AEA">
        <w:rPr>
          <w:sz w:val="28"/>
          <w:szCs w:val="28"/>
        </w:rPr>
        <w:t xml:space="preserve">      </w:t>
      </w:r>
      <w:r w:rsidRPr="007E4AEA">
        <w:rPr>
          <w:sz w:val="28"/>
          <w:szCs w:val="28"/>
        </w:rPr>
        <w:t>2</w:t>
      </w:r>
      <w:r w:rsidR="009311C6" w:rsidRPr="007E4AEA">
        <w:rPr>
          <w:sz w:val="28"/>
          <w:szCs w:val="28"/>
        </w:rPr>
        <w:t xml:space="preserve">. </w:t>
      </w:r>
      <w:bookmarkStart w:id="0" w:name="Par23"/>
      <w:bookmarkEnd w:id="0"/>
      <w:r w:rsidRPr="007E4AEA">
        <w:rPr>
          <w:sz w:val="28"/>
          <w:szCs w:val="28"/>
        </w:rPr>
        <w:t>Настоящее распоряжение вступает в силу со дня его подписания.</w:t>
      </w:r>
    </w:p>
    <w:p w:rsidR="00EF07D1" w:rsidRPr="007E4AEA" w:rsidRDefault="00021740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</w:p>
    <w:p w:rsidR="00021919" w:rsidRPr="007E4AEA" w:rsidRDefault="00021919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1919" w:rsidRPr="007E4AEA" w:rsidRDefault="00021919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4222" w:rsidRPr="007E4AEA" w:rsidRDefault="003F0CA4" w:rsidP="00024222">
      <w:pPr>
        <w:jc w:val="both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 w:rsidRPr="007E4AEA">
        <w:rPr>
          <w:b/>
          <w:sz w:val="28"/>
          <w:szCs w:val="28"/>
        </w:rPr>
        <w:t xml:space="preserve">    </w:t>
      </w:r>
      <w:r w:rsidR="007E4AEA">
        <w:rPr>
          <w:b/>
          <w:sz w:val="28"/>
          <w:szCs w:val="28"/>
        </w:rPr>
        <w:t xml:space="preserve"> </w:t>
      </w:r>
      <w:r w:rsidR="00CF6E9D" w:rsidRPr="007E4AEA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740" w:rsidRDefault="00021740" w:rsidP="0040180B">
      <w:r>
        <w:separator/>
      </w:r>
    </w:p>
  </w:endnote>
  <w:endnote w:type="continuationSeparator" w:id="1">
    <w:p w:rsidR="00021740" w:rsidRDefault="00021740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740" w:rsidRDefault="00021740" w:rsidP="0040180B">
      <w:r>
        <w:separator/>
      </w:r>
    </w:p>
  </w:footnote>
  <w:footnote w:type="continuationSeparator" w:id="1">
    <w:p w:rsidR="00021740" w:rsidRDefault="00021740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1740"/>
    <w:rsid w:val="00021919"/>
    <w:rsid w:val="00024222"/>
    <w:rsid w:val="00024770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206B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5CB9"/>
    <w:rsid w:val="00097631"/>
    <w:rsid w:val="000A0762"/>
    <w:rsid w:val="000A3845"/>
    <w:rsid w:val="000A4314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E3F83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D16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98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5085C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06A6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6E1C"/>
    <w:rsid w:val="004475EC"/>
    <w:rsid w:val="00447906"/>
    <w:rsid w:val="0045004D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4DF4"/>
    <w:rsid w:val="005C7230"/>
    <w:rsid w:val="005D1F86"/>
    <w:rsid w:val="005D3778"/>
    <w:rsid w:val="005D4519"/>
    <w:rsid w:val="005D67BA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1DB5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2788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33A9"/>
    <w:rsid w:val="007171FA"/>
    <w:rsid w:val="00724C94"/>
    <w:rsid w:val="007269AD"/>
    <w:rsid w:val="007279F5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24DD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5A28"/>
    <w:rsid w:val="007B715A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AE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B57CB"/>
    <w:rsid w:val="008C08CE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18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B26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289A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B6F25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5DC"/>
    <w:rsid w:val="00B277FF"/>
    <w:rsid w:val="00B31A78"/>
    <w:rsid w:val="00B37CAE"/>
    <w:rsid w:val="00B42ED1"/>
    <w:rsid w:val="00B43E8C"/>
    <w:rsid w:val="00B46D1A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1A0C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1290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09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8A9"/>
    <w:rsid w:val="00D20ACE"/>
    <w:rsid w:val="00D22E96"/>
    <w:rsid w:val="00D237FF"/>
    <w:rsid w:val="00D255A8"/>
    <w:rsid w:val="00D30689"/>
    <w:rsid w:val="00D31A45"/>
    <w:rsid w:val="00D31BC1"/>
    <w:rsid w:val="00D32D30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17B3A"/>
    <w:rsid w:val="00E233BB"/>
    <w:rsid w:val="00E2455D"/>
    <w:rsid w:val="00E30B8C"/>
    <w:rsid w:val="00E31968"/>
    <w:rsid w:val="00E35561"/>
    <w:rsid w:val="00E36477"/>
    <w:rsid w:val="00E40DC4"/>
    <w:rsid w:val="00E40EFC"/>
    <w:rsid w:val="00E41B91"/>
    <w:rsid w:val="00E41F20"/>
    <w:rsid w:val="00E427A8"/>
    <w:rsid w:val="00E42D8E"/>
    <w:rsid w:val="00E472E9"/>
    <w:rsid w:val="00E53824"/>
    <w:rsid w:val="00E5752E"/>
    <w:rsid w:val="00E57671"/>
    <w:rsid w:val="00E61118"/>
    <w:rsid w:val="00E67A9E"/>
    <w:rsid w:val="00E70F4E"/>
    <w:rsid w:val="00E73107"/>
    <w:rsid w:val="00E75F41"/>
    <w:rsid w:val="00E82833"/>
    <w:rsid w:val="00E832C1"/>
    <w:rsid w:val="00E861E4"/>
    <w:rsid w:val="00E908FD"/>
    <w:rsid w:val="00E912F8"/>
    <w:rsid w:val="00E93197"/>
    <w:rsid w:val="00E95059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6516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4726F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A90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4FF6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2825</TotalTime>
  <Pages>5</Pages>
  <Words>1186</Words>
  <Characters>9454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10619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268</cp:revision>
  <cp:lastPrinted>2023-07-05T12:23:00Z</cp:lastPrinted>
  <dcterms:created xsi:type="dcterms:W3CDTF">2021-09-09T06:25:00Z</dcterms:created>
  <dcterms:modified xsi:type="dcterms:W3CDTF">2023-07-06T09:08:00Z</dcterms:modified>
</cp:coreProperties>
</file>